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C1" w:rsidRPr="00A8130D" w:rsidRDefault="00CA7AC1" w:rsidP="00BF77C8">
      <w:pPr>
        <w:ind w:left="4820"/>
        <w:jc w:val="center"/>
        <w:rPr>
          <w:sz w:val="28"/>
          <w:szCs w:val="28"/>
        </w:rPr>
      </w:pPr>
      <w:r w:rsidRPr="00A8130D">
        <w:rPr>
          <w:sz w:val="28"/>
          <w:szCs w:val="28"/>
        </w:rPr>
        <w:t>ПРИЛОЖЕНИЕ</w:t>
      </w:r>
    </w:p>
    <w:p w:rsidR="00CA7AC1" w:rsidRPr="00A8130D" w:rsidRDefault="00CA7AC1" w:rsidP="00BF77C8">
      <w:pPr>
        <w:ind w:left="4820"/>
        <w:jc w:val="center"/>
        <w:rPr>
          <w:sz w:val="28"/>
          <w:szCs w:val="28"/>
        </w:rPr>
      </w:pPr>
      <w:r w:rsidRPr="00A8130D">
        <w:rPr>
          <w:sz w:val="28"/>
          <w:szCs w:val="28"/>
        </w:rPr>
        <w:t>к постановлению администрации</w:t>
      </w:r>
      <w:r>
        <w:rPr>
          <w:sz w:val="28"/>
          <w:szCs w:val="28"/>
        </w:rPr>
        <w:t xml:space="preserve"> Дивеевского муниципального округа Нижегородской области</w:t>
      </w:r>
    </w:p>
    <w:p w:rsidR="00CA7AC1" w:rsidRPr="001E2B2A" w:rsidRDefault="00CA7AC1" w:rsidP="00BF77C8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14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 г</w:t>
        </w:r>
      </w:smartTag>
      <w:r>
        <w:rPr>
          <w:sz w:val="28"/>
          <w:szCs w:val="28"/>
        </w:rPr>
        <w:t>. № 1588</w:t>
      </w:r>
    </w:p>
    <w:p w:rsidR="00CA7AC1" w:rsidRDefault="00CA7AC1" w:rsidP="00BF77C8">
      <w:pPr>
        <w:ind w:left="4860"/>
        <w:jc w:val="center"/>
        <w:rPr>
          <w:sz w:val="28"/>
          <w:szCs w:val="28"/>
        </w:rPr>
      </w:pPr>
    </w:p>
    <w:p w:rsidR="00CA7AC1" w:rsidRPr="00A8130D" w:rsidRDefault="00CA7AC1" w:rsidP="00BF77C8">
      <w:pPr>
        <w:ind w:left="4860"/>
        <w:jc w:val="center"/>
        <w:rPr>
          <w:sz w:val="28"/>
          <w:szCs w:val="28"/>
        </w:rPr>
      </w:pPr>
      <w:r>
        <w:rPr>
          <w:sz w:val="28"/>
          <w:szCs w:val="28"/>
        </w:rPr>
        <w:t>"УТВЕРЖДЕН</w:t>
      </w:r>
    </w:p>
    <w:p w:rsidR="00CA7AC1" w:rsidRPr="00A8130D" w:rsidRDefault="00CA7AC1" w:rsidP="00BF77C8">
      <w:pPr>
        <w:ind w:left="4860"/>
        <w:jc w:val="center"/>
        <w:rPr>
          <w:sz w:val="28"/>
          <w:szCs w:val="28"/>
        </w:rPr>
      </w:pPr>
      <w:r w:rsidRPr="00A8130D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A8130D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Дивеевского муниципального округа Нижегородской области</w:t>
      </w:r>
    </w:p>
    <w:p w:rsidR="00CA7AC1" w:rsidRDefault="00CA7AC1" w:rsidP="005C5C78">
      <w:pPr>
        <w:ind w:left="4820"/>
        <w:jc w:val="center"/>
        <w:rPr>
          <w:sz w:val="28"/>
          <w:szCs w:val="28"/>
        </w:rPr>
      </w:pPr>
      <w:r w:rsidRPr="00A8130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15 марта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 г</w:t>
        </w:r>
      </w:smartTag>
      <w:r>
        <w:rPr>
          <w:sz w:val="28"/>
          <w:szCs w:val="28"/>
        </w:rPr>
        <w:t>. № 273</w:t>
      </w:r>
    </w:p>
    <w:p w:rsidR="00CA7AC1" w:rsidRPr="001E2B2A" w:rsidRDefault="00CA7AC1" w:rsidP="00732EAE">
      <w:pPr>
        <w:rPr>
          <w:sz w:val="28"/>
          <w:szCs w:val="28"/>
        </w:rPr>
      </w:pPr>
    </w:p>
    <w:p w:rsidR="00CA7AC1" w:rsidRPr="00BF613C" w:rsidRDefault="00CA7AC1" w:rsidP="00BF77C8">
      <w:pPr>
        <w:ind w:right="140"/>
        <w:jc w:val="center"/>
        <w:rPr>
          <w:b/>
          <w:sz w:val="28"/>
          <w:szCs w:val="28"/>
        </w:rPr>
      </w:pPr>
      <w:r w:rsidRPr="00BF613C">
        <w:rPr>
          <w:b/>
          <w:sz w:val="28"/>
          <w:szCs w:val="28"/>
        </w:rPr>
        <w:t xml:space="preserve">Перечень </w:t>
      </w:r>
    </w:p>
    <w:p w:rsidR="00CA7AC1" w:rsidRDefault="00CA7AC1" w:rsidP="00BF77C8">
      <w:pPr>
        <w:ind w:right="140"/>
        <w:jc w:val="center"/>
        <w:rPr>
          <w:b/>
          <w:sz w:val="28"/>
          <w:szCs w:val="28"/>
        </w:rPr>
      </w:pPr>
      <w:r w:rsidRPr="00BF613C">
        <w:rPr>
          <w:b/>
          <w:sz w:val="28"/>
          <w:szCs w:val="28"/>
        </w:rPr>
        <w:t>должностных лиц администрации Дивеевского муниципального округа Нижегородской области, уполномоченных составлять протоколы об административных пр</w:t>
      </w:r>
      <w:r>
        <w:rPr>
          <w:b/>
          <w:sz w:val="28"/>
          <w:szCs w:val="28"/>
        </w:rPr>
        <w:t>авонарушениях, предусмотренных К</w:t>
      </w:r>
      <w:r w:rsidRPr="00BF613C">
        <w:rPr>
          <w:b/>
          <w:sz w:val="28"/>
          <w:szCs w:val="28"/>
        </w:rPr>
        <w:t xml:space="preserve">одексом Нижегородской области об административных правонарушениях </w:t>
      </w:r>
    </w:p>
    <w:p w:rsidR="00CA7AC1" w:rsidRDefault="00CA7AC1" w:rsidP="00BF77C8">
      <w:pPr>
        <w:ind w:right="140"/>
        <w:jc w:val="center"/>
        <w:rPr>
          <w:b/>
          <w:sz w:val="28"/>
          <w:szCs w:val="28"/>
        </w:rPr>
      </w:pPr>
    </w:p>
    <w:p w:rsidR="00CA7AC1" w:rsidRDefault="00CA7AC1" w:rsidP="004F124C">
      <w:pPr>
        <w:ind w:firstLine="709"/>
        <w:jc w:val="both"/>
        <w:rPr>
          <w:sz w:val="28"/>
          <w:szCs w:val="28"/>
        </w:rPr>
      </w:pPr>
      <w:r w:rsidRPr="003E1093">
        <w:rPr>
          <w:sz w:val="28"/>
          <w:szCs w:val="28"/>
        </w:rPr>
        <w:t>1.</w:t>
      </w:r>
      <w:r>
        <w:rPr>
          <w:sz w:val="28"/>
          <w:szCs w:val="28"/>
        </w:rPr>
        <w:t xml:space="preserve"> Начальник Дивеевского территориального отдела администрации Дивеевского муниципального округа Нижегородской области, заместитель начальника Дивеевского территориального отдела администрации Дивеевского муниципального округа Нижегородской области – об административных правонарушениях, предусмотренных статьями 2.2, 2.5, 2.8, 2.9, 2.11-2.13, 2.20,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значения), статьями 4.2, 5.4-5.7, частям</w:t>
      </w:r>
      <w:bookmarkStart w:id="0" w:name="_GoBack"/>
      <w:bookmarkEnd w:id="0"/>
      <w:r>
        <w:rPr>
          <w:sz w:val="28"/>
          <w:szCs w:val="28"/>
        </w:rPr>
        <w:t>и 2 и 4 статьи 5.8, статьями 5.10, 5.15-</w:t>
      </w:r>
      <w:r w:rsidRPr="00D16C69">
        <w:rPr>
          <w:sz w:val="28"/>
          <w:szCs w:val="28"/>
        </w:rPr>
        <w:t>5.16</w:t>
      </w:r>
      <w:r w:rsidRPr="00D16C69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5.18, 7.1, 7.2, 7.6, 8.6 (в части объектов, находящихся в муниципальной собственности), частью 1 статьи 9.1, 9.3, 9.4,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.1,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.2 и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.3 Кодекса Нижегородской области об административных правонарушениях.</w:t>
      </w:r>
    </w:p>
    <w:p w:rsidR="00CA7AC1" w:rsidRDefault="00CA7AC1" w:rsidP="004F12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Начальник Сатисского территориального отдела администрации Дивеевского муниципального округа Нижегородской области, заместитель начальника Сатисского территориального отдела администрации Дивеевского муниципального округа Нижегородской области – об административных правонарушениях, предусмотренных статьями 2.2, 2.5, 2.8, 2.9, 2.11-2.13, 2.20,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значения), статьями 4.2, 5.4-5.7, частями 2 и 4 статьи 5.8, статьями 5.10, 5.15</w:t>
      </w:r>
      <w:r w:rsidRPr="00D16C69">
        <w:rPr>
          <w:sz w:val="28"/>
          <w:szCs w:val="28"/>
        </w:rPr>
        <w:t>-5.16</w:t>
      </w:r>
      <w:r w:rsidRPr="00D16C69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5.18, 7.1, 7.2, 7.6, 8.6 (в части объектов, находящихся в муниципальной собственности), частью 1 статьи 9.1, 9.3, 9.4,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.1,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.2 и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.3 Кодекса Нижегородской области об административных правонарушениях.</w:t>
      </w:r>
    </w:p>
    <w:p w:rsidR="00CA7AC1" w:rsidRDefault="00CA7AC1" w:rsidP="004F12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Начальник Северного территориального отдела администрации Дивеевского муниципального округа Нижегородской области,</w:t>
      </w:r>
      <w:r w:rsidRPr="007664A6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начальника Северного территориального отдела администрации Дивеевского муниципального округа Нижегородской области – об административных правонарушениях, предусмотренных статьями 2.2, 2.5, 2.8, 2.9, 2.11-2.13, 2.20, главой 3 (за исключением правонарушений, предусмотренных статьей 3.10, в части парковок (парковочных мест), расположенных на дорогах общего пользования регионального и межмуниципального значения), статьями 4.2, 5.4-5.7, частями 2 и 4 статьи 5.8, статьями 5.10, 5.15-</w:t>
      </w:r>
      <w:r w:rsidRPr="00D16C69">
        <w:rPr>
          <w:sz w:val="28"/>
          <w:szCs w:val="28"/>
        </w:rPr>
        <w:t>5.16</w:t>
      </w:r>
      <w:r w:rsidRPr="00D16C69">
        <w:rPr>
          <w:sz w:val="28"/>
          <w:szCs w:val="28"/>
          <w:vertAlign w:val="superscript"/>
        </w:rPr>
        <w:t>1</w:t>
      </w:r>
      <w:r w:rsidRPr="00D16C69">
        <w:rPr>
          <w:sz w:val="28"/>
          <w:szCs w:val="28"/>
        </w:rPr>
        <w:t>,</w:t>
      </w:r>
      <w:r>
        <w:rPr>
          <w:sz w:val="28"/>
          <w:szCs w:val="28"/>
        </w:rPr>
        <w:t xml:space="preserve"> 5.18, 7.1, 7.2, 7.6, 8.6 (в части объектов, находящихся в муниципальной собственности), частью 1 статьи 9.1, 9.3, 9.4,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.1,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.2 и 9</w:t>
      </w:r>
      <w:r w:rsidRPr="00F3366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.3 Кодекса Нижегородской области об административных правонарушениях.".</w:t>
      </w:r>
    </w:p>
    <w:sectPr w:rsidR="00CA7AC1" w:rsidSect="005C3599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AC1" w:rsidRDefault="00CA7AC1">
      <w:r>
        <w:separator/>
      </w:r>
    </w:p>
  </w:endnote>
  <w:endnote w:type="continuationSeparator" w:id="0">
    <w:p w:rsidR="00CA7AC1" w:rsidRDefault="00CA7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AC1" w:rsidRDefault="00CA7AC1">
      <w:r>
        <w:separator/>
      </w:r>
    </w:p>
  </w:footnote>
  <w:footnote w:type="continuationSeparator" w:id="0">
    <w:p w:rsidR="00CA7AC1" w:rsidRDefault="00CA7A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AC1" w:rsidRDefault="00CA7AC1" w:rsidP="00CE632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7AC1" w:rsidRDefault="00CA7A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AC1" w:rsidRPr="00163A79" w:rsidRDefault="00CA7AC1" w:rsidP="00CE632D">
    <w:pPr>
      <w:pStyle w:val="Header"/>
      <w:framePr w:wrap="around" w:vAnchor="text" w:hAnchor="margin" w:xAlign="center" w:y="1"/>
      <w:rPr>
        <w:rStyle w:val="PageNumber"/>
      </w:rPr>
    </w:pPr>
    <w:r w:rsidRPr="00163A79">
      <w:rPr>
        <w:rStyle w:val="PageNumber"/>
      </w:rPr>
      <w:fldChar w:fldCharType="begin"/>
    </w:r>
    <w:r w:rsidRPr="00163A79">
      <w:rPr>
        <w:rStyle w:val="PageNumber"/>
      </w:rPr>
      <w:instrText xml:space="preserve">PAGE  </w:instrText>
    </w:r>
    <w:r w:rsidRPr="00163A79">
      <w:rPr>
        <w:rStyle w:val="PageNumber"/>
      </w:rPr>
      <w:fldChar w:fldCharType="separate"/>
    </w:r>
    <w:r>
      <w:rPr>
        <w:rStyle w:val="PageNumber"/>
        <w:noProof/>
      </w:rPr>
      <w:t>2</w:t>
    </w:r>
    <w:r w:rsidRPr="00163A79">
      <w:rPr>
        <w:rStyle w:val="PageNumber"/>
      </w:rPr>
      <w:fldChar w:fldCharType="end"/>
    </w:r>
  </w:p>
  <w:p w:rsidR="00CA7AC1" w:rsidRDefault="00CA7A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BAA6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63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185A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6D012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D44E6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746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F478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0C1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5B2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E057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81A"/>
    <w:rsid w:val="00055F52"/>
    <w:rsid w:val="00067D7B"/>
    <w:rsid w:val="00087241"/>
    <w:rsid w:val="0009754B"/>
    <w:rsid w:val="000B4BA0"/>
    <w:rsid w:val="000C3478"/>
    <w:rsid w:val="000D0B44"/>
    <w:rsid w:val="000D6AE3"/>
    <w:rsid w:val="000E0037"/>
    <w:rsid w:val="000F43D0"/>
    <w:rsid w:val="00137DBA"/>
    <w:rsid w:val="00163A79"/>
    <w:rsid w:val="0017794F"/>
    <w:rsid w:val="0018021A"/>
    <w:rsid w:val="0019489A"/>
    <w:rsid w:val="001A2E6C"/>
    <w:rsid w:val="001A30FF"/>
    <w:rsid w:val="001B3AC6"/>
    <w:rsid w:val="001B4EFD"/>
    <w:rsid w:val="001C31C3"/>
    <w:rsid w:val="001D3BEB"/>
    <w:rsid w:val="001E2B2A"/>
    <w:rsid w:val="001E33CF"/>
    <w:rsid w:val="001F566B"/>
    <w:rsid w:val="00222E83"/>
    <w:rsid w:val="00236E1F"/>
    <w:rsid w:val="00250982"/>
    <w:rsid w:val="002566CB"/>
    <w:rsid w:val="0027115B"/>
    <w:rsid w:val="0028442F"/>
    <w:rsid w:val="00284DAC"/>
    <w:rsid w:val="00287F9C"/>
    <w:rsid w:val="002A3A2C"/>
    <w:rsid w:val="002A6F47"/>
    <w:rsid w:val="002E5761"/>
    <w:rsid w:val="002F2B43"/>
    <w:rsid w:val="00300BC1"/>
    <w:rsid w:val="00317D3B"/>
    <w:rsid w:val="003343BF"/>
    <w:rsid w:val="00337C46"/>
    <w:rsid w:val="003959D6"/>
    <w:rsid w:val="003A5D2D"/>
    <w:rsid w:val="003D60B0"/>
    <w:rsid w:val="003E1093"/>
    <w:rsid w:val="003E2B1F"/>
    <w:rsid w:val="00400B85"/>
    <w:rsid w:val="004104C4"/>
    <w:rsid w:val="00421211"/>
    <w:rsid w:val="00464921"/>
    <w:rsid w:val="004903CA"/>
    <w:rsid w:val="004A1E7F"/>
    <w:rsid w:val="004B00BA"/>
    <w:rsid w:val="004E390D"/>
    <w:rsid w:val="004F124C"/>
    <w:rsid w:val="004F3593"/>
    <w:rsid w:val="0051142D"/>
    <w:rsid w:val="0051792F"/>
    <w:rsid w:val="0052305E"/>
    <w:rsid w:val="00527FEE"/>
    <w:rsid w:val="00534D28"/>
    <w:rsid w:val="005473B3"/>
    <w:rsid w:val="005528BA"/>
    <w:rsid w:val="005701EF"/>
    <w:rsid w:val="00573707"/>
    <w:rsid w:val="00577432"/>
    <w:rsid w:val="005A5E0C"/>
    <w:rsid w:val="005B482A"/>
    <w:rsid w:val="005C3599"/>
    <w:rsid w:val="005C5C78"/>
    <w:rsid w:val="005C650A"/>
    <w:rsid w:val="005E0ED4"/>
    <w:rsid w:val="005E2793"/>
    <w:rsid w:val="005E686E"/>
    <w:rsid w:val="00604A2E"/>
    <w:rsid w:val="00605CFA"/>
    <w:rsid w:val="006315DF"/>
    <w:rsid w:val="00662243"/>
    <w:rsid w:val="00670186"/>
    <w:rsid w:val="0067349B"/>
    <w:rsid w:val="00677C56"/>
    <w:rsid w:val="00682F96"/>
    <w:rsid w:val="006A029D"/>
    <w:rsid w:val="006C32B9"/>
    <w:rsid w:val="006D2BCD"/>
    <w:rsid w:val="006D73D7"/>
    <w:rsid w:val="00721B7E"/>
    <w:rsid w:val="00727E82"/>
    <w:rsid w:val="007321AB"/>
    <w:rsid w:val="007328FD"/>
    <w:rsid w:val="00732EAE"/>
    <w:rsid w:val="007571FE"/>
    <w:rsid w:val="007664A6"/>
    <w:rsid w:val="0078045E"/>
    <w:rsid w:val="007F1C04"/>
    <w:rsid w:val="007F1CE2"/>
    <w:rsid w:val="007F5E56"/>
    <w:rsid w:val="008120B4"/>
    <w:rsid w:val="008459AD"/>
    <w:rsid w:val="008639EC"/>
    <w:rsid w:val="00874578"/>
    <w:rsid w:val="008D246D"/>
    <w:rsid w:val="009260AE"/>
    <w:rsid w:val="00940E47"/>
    <w:rsid w:val="00951774"/>
    <w:rsid w:val="00955BFB"/>
    <w:rsid w:val="00960433"/>
    <w:rsid w:val="00971E4D"/>
    <w:rsid w:val="009B3539"/>
    <w:rsid w:val="00A25E40"/>
    <w:rsid w:val="00A459BB"/>
    <w:rsid w:val="00A50633"/>
    <w:rsid w:val="00A56A98"/>
    <w:rsid w:val="00A8130D"/>
    <w:rsid w:val="00AB381A"/>
    <w:rsid w:val="00AB6D2D"/>
    <w:rsid w:val="00AB7A23"/>
    <w:rsid w:val="00AD60C4"/>
    <w:rsid w:val="00AF5DD8"/>
    <w:rsid w:val="00B063E9"/>
    <w:rsid w:val="00B22693"/>
    <w:rsid w:val="00B27769"/>
    <w:rsid w:val="00B341CD"/>
    <w:rsid w:val="00B475CE"/>
    <w:rsid w:val="00B5006E"/>
    <w:rsid w:val="00B6738C"/>
    <w:rsid w:val="00B72940"/>
    <w:rsid w:val="00B73E14"/>
    <w:rsid w:val="00BB7842"/>
    <w:rsid w:val="00BC0425"/>
    <w:rsid w:val="00BE31B0"/>
    <w:rsid w:val="00BF01E9"/>
    <w:rsid w:val="00BF613C"/>
    <w:rsid w:val="00BF77C8"/>
    <w:rsid w:val="00C178A5"/>
    <w:rsid w:val="00C30ACF"/>
    <w:rsid w:val="00C53538"/>
    <w:rsid w:val="00C62B0F"/>
    <w:rsid w:val="00C65491"/>
    <w:rsid w:val="00C6629A"/>
    <w:rsid w:val="00C85521"/>
    <w:rsid w:val="00CA4002"/>
    <w:rsid w:val="00CA7AC1"/>
    <w:rsid w:val="00CB403C"/>
    <w:rsid w:val="00CB5FFB"/>
    <w:rsid w:val="00CC040D"/>
    <w:rsid w:val="00CC682A"/>
    <w:rsid w:val="00CE31F9"/>
    <w:rsid w:val="00CE5BBB"/>
    <w:rsid w:val="00CE632D"/>
    <w:rsid w:val="00CF3624"/>
    <w:rsid w:val="00D00821"/>
    <w:rsid w:val="00D16C69"/>
    <w:rsid w:val="00D309C6"/>
    <w:rsid w:val="00D4364E"/>
    <w:rsid w:val="00D579DC"/>
    <w:rsid w:val="00D65B46"/>
    <w:rsid w:val="00D83A8A"/>
    <w:rsid w:val="00D90ECD"/>
    <w:rsid w:val="00D93847"/>
    <w:rsid w:val="00D95DD5"/>
    <w:rsid w:val="00DB28ED"/>
    <w:rsid w:val="00DC44AC"/>
    <w:rsid w:val="00DC6CF4"/>
    <w:rsid w:val="00DE4E1C"/>
    <w:rsid w:val="00E02A4D"/>
    <w:rsid w:val="00E02E53"/>
    <w:rsid w:val="00E03551"/>
    <w:rsid w:val="00E13BAF"/>
    <w:rsid w:val="00E22916"/>
    <w:rsid w:val="00E2757B"/>
    <w:rsid w:val="00E27880"/>
    <w:rsid w:val="00E77C32"/>
    <w:rsid w:val="00EA2390"/>
    <w:rsid w:val="00EC6693"/>
    <w:rsid w:val="00ED1D96"/>
    <w:rsid w:val="00EE262A"/>
    <w:rsid w:val="00EE324A"/>
    <w:rsid w:val="00EF498E"/>
    <w:rsid w:val="00F2044E"/>
    <w:rsid w:val="00F20E91"/>
    <w:rsid w:val="00F33668"/>
    <w:rsid w:val="00F414A4"/>
    <w:rsid w:val="00F86BCB"/>
    <w:rsid w:val="00FC0C22"/>
    <w:rsid w:val="00FC59C2"/>
    <w:rsid w:val="00FF03F2"/>
    <w:rsid w:val="00FF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1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381A"/>
    <w:pPr>
      <w:keepNext/>
      <w:jc w:val="center"/>
      <w:outlineLvl w:val="0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381A"/>
    <w:rPr>
      <w:rFonts w:ascii="Times New Roman" w:hAnsi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B381A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381A"/>
    <w:rPr>
      <w:rFonts w:ascii="Tahoma" w:hAnsi="Tahoma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A56A9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3538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uiPriority w:val="99"/>
    <w:rsid w:val="00A56A98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styleId="Hyperlink">
    <w:name w:val="Hyperlink"/>
    <w:basedOn w:val="DefaultParagraphFont"/>
    <w:uiPriority w:val="99"/>
    <w:rsid w:val="00A56A98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A56A98"/>
    <w:rPr>
      <w:rFonts w:eastAsia="Times New Roman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A56A98"/>
    <w:rPr>
      <w:rFonts w:ascii="Arial" w:hAnsi="Arial"/>
      <w:sz w:val="22"/>
      <w:lang w:val="ru-RU" w:eastAsia="ru-RU"/>
    </w:rPr>
  </w:style>
  <w:style w:type="character" w:styleId="PageNumber">
    <w:name w:val="page number"/>
    <w:basedOn w:val="DefaultParagraphFont"/>
    <w:uiPriority w:val="99"/>
    <w:rsid w:val="00163A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3A79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1B7E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rsid w:val="007F1C0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5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445</Words>
  <Characters>2537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Перечень должностных лиц администрации Дивеевского муниципального округа Нижегородской области, уполномоченных составлять протоколы об административных правонарушениях, предусмотренных кодексом Нижегородской области об административ</dc:title>
  <dc:subject>Постановление</dc:subject>
  <dc:creator>Николай Владимирович Москалёв</dc:creator>
  <cp:keywords/>
  <dc:description/>
  <cp:lastModifiedBy>Николай Москалёв</cp:lastModifiedBy>
  <cp:revision>6</cp:revision>
  <cp:lastPrinted>2021-03-11T06:28:00Z</cp:lastPrinted>
  <dcterms:created xsi:type="dcterms:W3CDTF">2021-12-14T09:25:00Z</dcterms:created>
  <dcterms:modified xsi:type="dcterms:W3CDTF">2021-12-20T20:24:00Z</dcterms:modified>
</cp:coreProperties>
</file>